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092"/>
        <w:tblW w:w="946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105"/>
        <w:gridCol w:w="6363"/>
      </w:tblGrid>
      <w:tr w:rsidR="00AF0210" w:rsidRPr="00030A83"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Наименование на участника: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  <w:tr w:rsidR="00AF0210" w:rsidRPr="00030A83">
        <w:trPr>
          <w:trHeight w:val="589"/>
        </w:trPr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Правно-организационна форма на участника: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 w:hanging="360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  <w:p w:rsidR="00AF0210" w:rsidRPr="00030A83" w:rsidRDefault="00AF0210" w:rsidP="00030A83">
            <w:pPr>
              <w:ind w:left="252" w:hanging="360"/>
              <w:jc w:val="both"/>
              <w:rPr>
                <w:rFonts w:ascii="Arial" w:hAnsi="Arial" w:cs="Arial"/>
                <w:i/>
                <w:iCs/>
                <w:position w:val="8"/>
              </w:rPr>
            </w:pPr>
            <w:r w:rsidRPr="00030A83">
              <w:rPr>
                <w:rFonts w:ascii="Arial" w:hAnsi="Arial" w:cs="Arial"/>
                <w:i/>
                <w:iCs/>
                <w:position w:val="8"/>
              </w:rPr>
              <w:t>(търговското дружество или обединения или друга правна форма)</w:t>
            </w:r>
          </w:p>
        </w:tc>
      </w:tr>
      <w:tr w:rsidR="00AF0210" w:rsidRPr="00030A83"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Седалище по регистрация: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  <w:tr w:rsidR="00AF0210" w:rsidRPr="00030A83"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 xml:space="preserve">ЕИК </w:t>
            </w:r>
            <w:r w:rsidRPr="00030A83">
              <w:rPr>
                <w:rFonts w:ascii="Arial" w:hAnsi="Arial" w:cs="Arial"/>
                <w:b/>
                <w:bCs/>
                <w:position w:val="8"/>
                <w:lang w:val="en-US"/>
              </w:rPr>
              <w:t>/</w:t>
            </w:r>
            <w:r w:rsidRPr="00030A83">
              <w:rPr>
                <w:rFonts w:ascii="Arial" w:hAnsi="Arial" w:cs="Arial"/>
                <w:b/>
                <w:bCs/>
                <w:position w:val="8"/>
              </w:rPr>
              <w:t xml:space="preserve"> Булстат: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  <w:tr w:rsidR="00AF0210" w:rsidRPr="00030A83">
        <w:trPr>
          <w:trHeight w:val="500"/>
        </w:trPr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Точен адрес за кореспонденция: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  <w:r w:rsidRPr="00030A83">
              <w:rPr>
                <w:rFonts w:ascii="Arial" w:hAnsi="Arial" w:cs="Arial"/>
                <w:i/>
                <w:iCs/>
                <w:position w:val="8"/>
              </w:rPr>
              <w:t>(държава, град, пощенски код, улица, №)</w:t>
            </w:r>
          </w:p>
        </w:tc>
      </w:tr>
      <w:tr w:rsidR="00AF0210" w:rsidRPr="00030A83"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Телефонен номер: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  <w:tr w:rsidR="00AF0210" w:rsidRPr="00030A83"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Факс номер: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  <w:tr w:rsidR="00AF0210" w:rsidRPr="00030A83">
        <w:tc>
          <w:tcPr>
            <w:tcW w:w="3105" w:type="dxa"/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Електронен адрес: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  <w:tr w:rsidR="00AF0210" w:rsidRPr="00030A83">
        <w:tc>
          <w:tcPr>
            <w:tcW w:w="3105" w:type="dxa"/>
            <w:tcBorders>
              <w:right w:val="single" w:sz="4" w:space="0" w:color="auto"/>
            </w:tcBorders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Лице за контакти:</w:t>
            </w:r>
          </w:p>
        </w:tc>
        <w:tc>
          <w:tcPr>
            <w:tcW w:w="6363" w:type="dxa"/>
          </w:tcPr>
          <w:p w:rsidR="00AF0210" w:rsidRPr="00030A83" w:rsidRDefault="00AF0210" w:rsidP="00030A83">
            <w:pPr>
              <w:ind w:left="252"/>
              <w:jc w:val="both"/>
              <w:rPr>
                <w:rFonts w:ascii="Arial" w:hAnsi="Arial" w:cs="Arial"/>
                <w:i/>
                <w:iCs/>
                <w:position w:val="8"/>
              </w:rPr>
            </w:pPr>
          </w:p>
        </w:tc>
      </w:tr>
    </w:tbl>
    <w:p w:rsidR="00AF0210" w:rsidRPr="00030A83" w:rsidRDefault="00AF0210" w:rsidP="00030A83">
      <w:pPr>
        <w:jc w:val="right"/>
        <w:rPr>
          <w:rFonts w:ascii="Arial" w:hAnsi="Arial" w:cs="Arial"/>
          <w:i/>
          <w:iCs/>
          <w:u w:val="single"/>
        </w:rPr>
      </w:pPr>
      <w:r w:rsidRPr="00030A83">
        <w:rPr>
          <w:rFonts w:ascii="Arial" w:hAnsi="Arial" w:cs="Arial"/>
          <w:i/>
          <w:iCs/>
          <w:u w:val="single"/>
        </w:rPr>
        <w:t>ОБРАЗЕЦ № 1</w:t>
      </w:r>
    </w:p>
    <w:p w:rsidR="00AF0210" w:rsidRPr="00030A83" w:rsidRDefault="00AF0210" w:rsidP="00030A83">
      <w:pPr>
        <w:jc w:val="both"/>
        <w:rPr>
          <w:rFonts w:ascii="Arial" w:hAnsi="Arial" w:cs="Arial"/>
          <w:i/>
          <w:iCs/>
          <w:position w:val="8"/>
          <w:lang w:val="en-US"/>
        </w:rPr>
      </w:pPr>
    </w:p>
    <w:p w:rsidR="00AF0210" w:rsidRPr="00030A83" w:rsidRDefault="00AF0210" w:rsidP="00030A83">
      <w:pPr>
        <w:jc w:val="both"/>
        <w:rPr>
          <w:rFonts w:ascii="Arial" w:hAnsi="Arial" w:cs="Arial"/>
          <w:i/>
          <w:iCs/>
          <w:position w:val="8"/>
          <w:lang w:val="en-US"/>
        </w:rPr>
      </w:pPr>
    </w:p>
    <w:p w:rsidR="00AF0210" w:rsidRPr="00030A83" w:rsidRDefault="00AF0210" w:rsidP="00030A83">
      <w:pPr>
        <w:jc w:val="both"/>
        <w:rPr>
          <w:rFonts w:ascii="Arial" w:hAnsi="Arial" w:cs="Arial"/>
          <w:i/>
          <w:iCs/>
          <w:position w:val="8"/>
          <w:lang w:val="en-US"/>
        </w:rPr>
      </w:pPr>
    </w:p>
    <w:p w:rsidR="00AF0210" w:rsidRPr="00030A83" w:rsidRDefault="00AF0210" w:rsidP="00030A83">
      <w:pPr>
        <w:jc w:val="both"/>
        <w:rPr>
          <w:rFonts w:ascii="Arial" w:hAnsi="Arial" w:cs="Arial"/>
          <w:i/>
          <w:iCs/>
          <w:position w:val="8"/>
        </w:rPr>
      </w:pPr>
    </w:p>
    <w:p w:rsidR="00AF0210" w:rsidRPr="00030A83" w:rsidRDefault="00AF0210" w:rsidP="00030A83">
      <w:pPr>
        <w:jc w:val="center"/>
        <w:rPr>
          <w:rFonts w:ascii="Arial" w:hAnsi="Arial" w:cs="Arial"/>
          <w:b/>
          <w:bCs/>
          <w:caps/>
          <w:position w:val="8"/>
        </w:rPr>
      </w:pPr>
      <w:r w:rsidRPr="00030A83">
        <w:rPr>
          <w:rFonts w:ascii="Arial" w:hAnsi="Arial" w:cs="Arial"/>
          <w:b/>
          <w:bCs/>
          <w:caps/>
          <w:position w:val="8"/>
        </w:rPr>
        <w:t>списък на документите съдържащи се в офертата</w:t>
      </w:r>
    </w:p>
    <w:p w:rsidR="00AF0210" w:rsidRPr="00030A83" w:rsidRDefault="00AF0210" w:rsidP="00030A83">
      <w:pPr>
        <w:rPr>
          <w:rFonts w:ascii="Arial" w:hAnsi="Arial" w:cs="Arial"/>
          <w:lang w:val="ru-RU"/>
        </w:rPr>
      </w:pPr>
    </w:p>
    <w:tbl>
      <w:tblPr>
        <w:tblW w:w="0" w:type="auto"/>
        <w:tblInd w:w="-106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168"/>
        <w:gridCol w:w="6118"/>
      </w:tblGrid>
      <w:tr w:rsidR="00AF0210" w:rsidRPr="00030A83">
        <w:tc>
          <w:tcPr>
            <w:tcW w:w="3168" w:type="dxa"/>
            <w:tcBorders>
              <w:top w:val="nil"/>
              <w:left w:val="nil"/>
              <w:right w:val="nil"/>
            </w:tcBorders>
          </w:tcPr>
          <w:p w:rsidR="00AF0210" w:rsidRPr="00030A83" w:rsidRDefault="00AF0210" w:rsidP="00030A83">
            <w:pPr>
              <w:rPr>
                <w:rFonts w:ascii="Arial" w:hAnsi="Arial" w:cs="Arial"/>
                <w:b/>
                <w:bCs/>
                <w:position w:val="8"/>
                <w:lang w:eastAsia="bg-BG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Наименование на поръчката:</w:t>
            </w:r>
          </w:p>
        </w:tc>
        <w:tc>
          <w:tcPr>
            <w:tcW w:w="611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1E0"/>
            </w:tblPr>
            <w:tblGrid>
              <w:gridCol w:w="5902"/>
            </w:tblGrid>
            <w:tr w:rsidR="00AF0210" w:rsidRPr="00030A83">
              <w:tc>
                <w:tcPr>
                  <w:tcW w:w="64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F0210" w:rsidRPr="00030A83" w:rsidRDefault="00AF0210" w:rsidP="00233147">
                  <w:pPr>
                    <w:rPr>
                      <w:rFonts w:ascii="Arial" w:hAnsi="Arial" w:cs="Arial"/>
                      <w:b/>
                      <w:bCs/>
                      <w:position w:val="8"/>
                    </w:rPr>
                  </w:pPr>
                  <w:r w:rsidRPr="00030A83">
                    <w:rPr>
                      <w:rFonts w:ascii="Arial" w:hAnsi="Arial" w:cs="Arial"/>
                      <w:position w:val="8"/>
                    </w:rPr>
                    <w:t xml:space="preserve">„Доставка на дърва за </w:t>
                  </w:r>
                  <w:r>
                    <w:rPr>
                      <w:rFonts w:ascii="Arial" w:hAnsi="Arial" w:cs="Arial"/>
                      <w:position w:val="8"/>
                    </w:rPr>
                    <w:t>отопление</w:t>
                  </w:r>
                  <w:r w:rsidRPr="00030A83">
                    <w:rPr>
                      <w:rFonts w:ascii="Arial" w:hAnsi="Arial" w:cs="Arial"/>
                      <w:position w:val="8"/>
                    </w:rPr>
                    <w:t xml:space="preserve">“ </w:t>
                  </w:r>
                  <w:r w:rsidRPr="00030A83">
                    <w:rPr>
                      <w:rFonts w:ascii="Arial" w:hAnsi="Arial" w:cs="Arial"/>
                      <w:b/>
                      <w:bCs/>
                      <w:spacing w:val="-5"/>
                      <w:position w:val="8"/>
                      <w:lang w:val="ru-RU"/>
                    </w:rPr>
                    <w:t xml:space="preserve"> </w:t>
                  </w:r>
                </w:p>
              </w:tc>
            </w:tr>
          </w:tbl>
          <w:p w:rsidR="00AF0210" w:rsidRPr="009C010A" w:rsidRDefault="00AF0210" w:rsidP="00030A83">
            <w:pPr>
              <w:spacing w:after="120"/>
              <w:rPr>
                <w:rFonts w:ascii="Arial" w:hAnsi="Arial" w:cs="Arial"/>
                <w:b/>
                <w:bCs/>
              </w:rPr>
            </w:pPr>
          </w:p>
        </w:tc>
      </w:tr>
    </w:tbl>
    <w:p w:rsidR="00AF0210" w:rsidRPr="00030A83" w:rsidRDefault="00AF0210" w:rsidP="00030A83">
      <w:pPr>
        <w:jc w:val="right"/>
        <w:rPr>
          <w:rFonts w:ascii="Arial" w:hAnsi="Arial" w:cs="Arial"/>
          <w:b/>
          <w:bCs/>
          <w:caps/>
          <w:position w:val="8"/>
        </w:rPr>
      </w:pPr>
    </w:p>
    <w:tbl>
      <w:tblPr>
        <w:tblW w:w="9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2"/>
        <w:gridCol w:w="5462"/>
        <w:gridCol w:w="2102"/>
      </w:tblGrid>
      <w:tr w:rsidR="00AF0210" w:rsidRPr="00030A83">
        <w:tc>
          <w:tcPr>
            <w:tcW w:w="1712" w:type="dxa"/>
            <w:vAlign w:val="center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Приложение №</w:t>
            </w:r>
          </w:p>
        </w:tc>
        <w:tc>
          <w:tcPr>
            <w:tcW w:w="5462" w:type="dxa"/>
            <w:vAlign w:val="center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Съдържание</w:t>
            </w:r>
          </w:p>
        </w:tc>
        <w:tc>
          <w:tcPr>
            <w:tcW w:w="2102" w:type="dxa"/>
            <w:vAlign w:val="center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</w:rPr>
              <w:t>Вид и количество на документите</w:t>
            </w:r>
          </w:p>
          <w:p w:rsidR="00AF0210" w:rsidRPr="00030A83" w:rsidRDefault="00AF0210" w:rsidP="00030A83">
            <w:pPr>
              <w:jc w:val="center"/>
              <w:rPr>
                <w:rFonts w:ascii="Arial" w:hAnsi="Arial" w:cs="Arial"/>
                <w:i/>
                <w:iCs/>
                <w:position w:val="8"/>
              </w:rPr>
            </w:pPr>
            <w:r w:rsidRPr="00030A83">
              <w:rPr>
                <w:rFonts w:ascii="Arial" w:hAnsi="Arial" w:cs="Arial"/>
                <w:i/>
                <w:iCs/>
                <w:position w:val="8"/>
              </w:rPr>
              <w:t>/оригинал или заверено копие;</w:t>
            </w:r>
          </w:p>
          <w:p w:rsidR="00AF0210" w:rsidRPr="00030A83" w:rsidRDefault="00AF0210" w:rsidP="00030A83">
            <w:pPr>
              <w:jc w:val="center"/>
              <w:rPr>
                <w:rFonts w:ascii="Arial" w:hAnsi="Arial" w:cs="Arial"/>
                <w:i/>
                <w:iCs/>
                <w:position w:val="8"/>
              </w:rPr>
            </w:pPr>
            <w:r w:rsidRPr="00030A83">
              <w:rPr>
                <w:rFonts w:ascii="Arial" w:hAnsi="Arial" w:cs="Arial"/>
                <w:i/>
                <w:iCs/>
                <w:position w:val="8"/>
              </w:rPr>
              <w:t>страница № в офертата/</w:t>
            </w:r>
          </w:p>
        </w:tc>
      </w:tr>
      <w:tr w:rsidR="00AF0210" w:rsidRPr="00030A83">
        <w:tc>
          <w:tcPr>
            <w:tcW w:w="1712" w:type="dxa"/>
            <w:tcBorders>
              <w:bottom w:val="double" w:sz="4" w:space="0" w:color="auto"/>
            </w:tcBorders>
            <w:vAlign w:val="center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  <w:lang w:val="en-US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  <w:lang w:val="en-US"/>
              </w:rPr>
              <w:t>1</w:t>
            </w:r>
          </w:p>
        </w:tc>
        <w:tc>
          <w:tcPr>
            <w:tcW w:w="5462" w:type="dxa"/>
            <w:tcBorders>
              <w:bottom w:val="double" w:sz="4" w:space="0" w:color="auto"/>
            </w:tcBorders>
            <w:vAlign w:val="center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  <w:lang w:val="en-US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  <w:lang w:val="en-US"/>
              </w:rPr>
              <w:t>2</w:t>
            </w:r>
          </w:p>
        </w:tc>
        <w:tc>
          <w:tcPr>
            <w:tcW w:w="2102" w:type="dxa"/>
            <w:tcBorders>
              <w:bottom w:val="double" w:sz="4" w:space="0" w:color="auto"/>
            </w:tcBorders>
            <w:vAlign w:val="center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  <w:lang w:val="en-US"/>
              </w:rPr>
            </w:pPr>
            <w:r w:rsidRPr="00030A83">
              <w:rPr>
                <w:rFonts w:ascii="Arial" w:hAnsi="Arial" w:cs="Arial"/>
                <w:b/>
                <w:bCs/>
                <w:position w:val="8"/>
                <w:lang w:val="en-US"/>
              </w:rPr>
              <w:t>3</w:t>
            </w:r>
          </w:p>
        </w:tc>
      </w:tr>
      <w:tr w:rsidR="00AF0210" w:rsidRPr="00030A83">
        <w:tc>
          <w:tcPr>
            <w:tcW w:w="1712" w:type="dxa"/>
          </w:tcPr>
          <w:p w:rsidR="00AF0210" w:rsidRPr="00030A83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  <w:position w:val="8"/>
              </w:rPr>
            </w:pPr>
            <w:r w:rsidRPr="00030A83">
              <w:rPr>
                <w:rFonts w:ascii="Arial" w:hAnsi="Arial" w:cs="Arial"/>
                <w:position w:val="8"/>
              </w:rPr>
              <w:t xml:space="preserve">Настоящият списък </w:t>
            </w:r>
            <w:r>
              <w:rPr>
                <w:rFonts w:ascii="Arial" w:hAnsi="Arial" w:cs="Arial"/>
                <w:b/>
                <w:bCs/>
                <w:position w:val="8"/>
              </w:rPr>
              <w:t>(</w:t>
            </w:r>
            <w:r w:rsidRPr="00030A83">
              <w:rPr>
                <w:rFonts w:ascii="Arial" w:hAnsi="Arial" w:cs="Arial"/>
                <w:b/>
                <w:bCs/>
                <w:position w:val="8"/>
              </w:rPr>
              <w:t>образец</w:t>
            </w:r>
            <w:r>
              <w:rPr>
                <w:rFonts w:ascii="Arial" w:hAnsi="Arial" w:cs="Arial"/>
                <w:b/>
                <w:bCs/>
                <w:position w:val="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8"/>
              </w:rPr>
              <w:t>№1</w:t>
            </w:r>
            <w:r w:rsidRPr="00030A83">
              <w:rPr>
                <w:rFonts w:ascii="Arial" w:hAnsi="Arial" w:cs="Arial"/>
                <w:b/>
                <w:bCs/>
                <w:position w:val="8"/>
              </w:rPr>
              <w:t>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0425B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  <w:lang w:val="ru-RU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  <w:position w:val="8"/>
              </w:rPr>
            </w:pPr>
            <w:r w:rsidRPr="00030A83">
              <w:rPr>
                <w:rFonts w:ascii="Arial" w:hAnsi="Arial" w:cs="Arial"/>
                <w:position w:val="8"/>
              </w:rPr>
              <w:t>Документ за регистрация или единен идентификацион</w:t>
            </w:r>
            <w:r>
              <w:rPr>
                <w:rFonts w:ascii="Arial" w:hAnsi="Arial" w:cs="Arial"/>
                <w:position w:val="8"/>
              </w:rPr>
              <w:t>ен</w:t>
            </w:r>
            <w:r w:rsidRPr="00030A83">
              <w:rPr>
                <w:rFonts w:ascii="Arial" w:hAnsi="Arial" w:cs="Arial"/>
                <w:position w:val="8"/>
              </w:rPr>
              <w:t xml:space="preserve"> код съгласно чл. 23 от Закона за търговския регистър (заверено копие)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0425B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  <w:lang w:val="ru-RU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  <w:position w:val="8"/>
              </w:rPr>
            </w:pPr>
            <w:r w:rsidRPr="00030A83">
              <w:rPr>
                <w:rFonts w:ascii="Arial" w:hAnsi="Arial" w:cs="Arial"/>
                <w:position w:val="8"/>
              </w:rPr>
              <w:t>Нотариално заверено пълномощно на лицето подписващо офертата (оригинал)</w:t>
            </w:r>
          </w:p>
          <w:p w:rsidR="00AF0210" w:rsidRPr="00030A83" w:rsidRDefault="00AF0210" w:rsidP="00030A83">
            <w:pPr>
              <w:jc w:val="both"/>
              <w:rPr>
                <w:rFonts w:ascii="Arial" w:hAnsi="Arial" w:cs="Arial"/>
                <w:position w:val="8"/>
              </w:rPr>
            </w:pPr>
            <w:r w:rsidRPr="00030A83">
              <w:rPr>
                <w:rFonts w:ascii="Arial" w:hAnsi="Arial" w:cs="Arial"/>
                <w:position w:val="8"/>
              </w:rPr>
              <w:t>(когато не е подписана от управляващия участника)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0425B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  <w:lang w:val="ru-RU"/>
              </w:rPr>
            </w:pPr>
          </w:p>
        </w:tc>
        <w:tc>
          <w:tcPr>
            <w:tcW w:w="5462" w:type="dxa"/>
          </w:tcPr>
          <w:p w:rsidR="00AF0210" w:rsidRDefault="00AF0210" w:rsidP="00030A83">
            <w:pPr>
              <w:jc w:val="both"/>
              <w:rPr>
                <w:rFonts w:ascii="Arial" w:hAnsi="Arial" w:cs="Arial"/>
                <w:position w:val="8"/>
              </w:rPr>
            </w:pPr>
            <w:r w:rsidRPr="00030A83">
              <w:rPr>
                <w:rFonts w:ascii="Arial" w:hAnsi="Arial" w:cs="Arial"/>
                <w:color w:val="000000"/>
                <w:lang w:eastAsia="bg-BG"/>
              </w:rPr>
              <w:t xml:space="preserve">Декларация за отсъствие на обстоятелствата по </w:t>
            </w:r>
            <w:r w:rsidRPr="00030A83">
              <w:rPr>
                <w:rFonts w:ascii="Arial" w:hAnsi="Arial" w:cs="Arial"/>
                <w:lang w:val="ru-RU"/>
              </w:rPr>
              <w:t xml:space="preserve">чл. 47, ал. 1, </w:t>
            </w:r>
            <w:r w:rsidRPr="00030A83">
              <w:rPr>
                <w:rFonts w:ascii="Arial" w:hAnsi="Arial" w:cs="Arial"/>
              </w:rPr>
              <w:t xml:space="preserve">т. 1 </w:t>
            </w:r>
            <w:r w:rsidRPr="00030A83">
              <w:rPr>
                <w:rFonts w:ascii="Arial" w:hAnsi="Arial" w:cs="Arial"/>
                <w:lang w:val="ru-RU"/>
              </w:rPr>
              <w:t xml:space="preserve">ЗОП </w:t>
            </w:r>
            <w:r>
              <w:rPr>
                <w:rFonts w:ascii="Arial" w:hAnsi="Arial" w:cs="Arial"/>
                <w:b/>
                <w:bCs/>
                <w:lang w:val="ru-RU"/>
              </w:rPr>
              <w:t>(</w:t>
            </w:r>
            <w:r w:rsidRPr="00030A83">
              <w:rPr>
                <w:rFonts w:ascii="Arial" w:hAnsi="Arial" w:cs="Arial"/>
                <w:b/>
                <w:bCs/>
                <w:lang w:val="ru-RU"/>
              </w:rPr>
              <w:t>образец</w:t>
            </w:r>
            <w:r>
              <w:rPr>
                <w:rFonts w:ascii="Arial" w:hAnsi="Arial" w:cs="Arial"/>
                <w:b/>
                <w:bCs/>
                <w:lang w:val="ru-RU"/>
              </w:rPr>
              <w:t xml:space="preserve"> №</w:t>
            </w:r>
            <w:r w:rsidRPr="006336BB">
              <w:rPr>
                <w:rFonts w:ascii="Arial" w:hAnsi="Arial" w:cs="Arial"/>
                <w:b/>
                <w:bCs/>
                <w:lang w:val="ru-RU"/>
              </w:rPr>
              <w:t>4</w:t>
            </w:r>
            <w:r w:rsidRPr="00030A83">
              <w:rPr>
                <w:rFonts w:ascii="Arial" w:hAnsi="Arial" w:cs="Arial"/>
                <w:b/>
                <w:bCs/>
                <w:lang w:val="ru-RU"/>
              </w:rPr>
              <w:t>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jc w:val="center"/>
              <w:rPr>
                <w:rFonts w:ascii="Arial" w:hAnsi="Arial" w:cs="Arial"/>
                <w:b/>
                <w:bCs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30A83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highlight w:val="yellow"/>
                <w:lang w:eastAsia="bg-BG"/>
              </w:rPr>
            </w:pPr>
            <w:r w:rsidRPr="00030A83">
              <w:rPr>
                <w:rFonts w:ascii="Arial" w:hAnsi="Arial" w:cs="Arial"/>
                <w:color w:val="000000"/>
                <w:lang w:eastAsia="bg-BG"/>
              </w:rPr>
              <w:t xml:space="preserve">Декларация за отсъствие на обстоятелствата по </w:t>
            </w:r>
            <w:r w:rsidRPr="00030A83">
              <w:rPr>
                <w:rFonts w:ascii="Arial" w:hAnsi="Arial" w:cs="Arial"/>
                <w:lang w:val="ru-RU"/>
              </w:rPr>
              <w:t xml:space="preserve">чл. 47, ал. 1, </w:t>
            </w:r>
            <w:r w:rsidRPr="00030A83">
              <w:rPr>
                <w:rFonts w:ascii="Arial" w:hAnsi="Arial" w:cs="Arial"/>
              </w:rPr>
              <w:t xml:space="preserve">т. </w:t>
            </w:r>
            <w:r w:rsidRPr="006336BB">
              <w:rPr>
                <w:rFonts w:ascii="Arial" w:hAnsi="Arial" w:cs="Arial"/>
                <w:lang w:val="ru-RU"/>
              </w:rPr>
              <w:t>2</w:t>
            </w:r>
            <w:r w:rsidRPr="00030A83">
              <w:rPr>
                <w:rFonts w:ascii="Arial" w:hAnsi="Arial" w:cs="Arial"/>
              </w:rPr>
              <w:t xml:space="preserve"> </w:t>
            </w:r>
            <w:r w:rsidRPr="00030A83">
              <w:rPr>
                <w:rFonts w:ascii="Arial" w:hAnsi="Arial" w:cs="Arial"/>
                <w:lang w:val="ru-RU"/>
              </w:rPr>
              <w:t xml:space="preserve">ЗОП </w:t>
            </w:r>
            <w:r>
              <w:rPr>
                <w:rFonts w:ascii="Arial" w:hAnsi="Arial" w:cs="Arial"/>
                <w:b/>
                <w:bCs/>
                <w:lang w:val="ru-RU"/>
              </w:rPr>
              <w:t>(</w:t>
            </w:r>
            <w:r w:rsidRPr="00030A83">
              <w:rPr>
                <w:rFonts w:ascii="Arial" w:hAnsi="Arial" w:cs="Arial"/>
                <w:b/>
                <w:bCs/>
                <w:lang w:val="ru-RU"/>
              </w:rPr>
              <w:t>образец</w:t>
            </w:r>
            <w:r>
              <w:rPr>
                <w:rFonts w:ascii="Arial" w:hAnsi="Arial" w:cs="Arial"/>
                <w:b/>
                <w:bCs/>
                <w:lang w:val="ru-RU"/>
              </w:rPr>
              <w:t xml:space="preserve"> №</w:t>
            </w:r>
            <w:r w:rsidRPr="006336BB">
              <w:rPr>
                <w:rFonts w:ascii="Arial" w:hAnsi="Arial" w:cs="Arial"/>
                <w:b/>
                <w:bCs/>
                <w:lang w:val="ru-RU"/>
              </w:rPr>
              <w:t>5</w:t>
            </w:r>
            <w:r w:rsidRPr="00030A83">
              <w:rPr>
                <w:rFonts w:ascii="Arial" w:hAnsi="Arial" w:cs="Arial"/>
                <w:b/>
                <w:bCs/>
                <w:lang w:val="ru-RU"/>
              </w:rPr>
              <w:t>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rPr>
                <w:rFonts w:ascii="Arial" w:hAnsi="Arial" w:cs="Arial"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30A83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highlight w:val="yellow"/>
                <w:lang w:eastAsia="bg-BG"/>
              </w:rPr>
            </w:pPr>
            <w:r w:rsidRPr="00030A83">
              <w:rPr>
                <w:rFonts w:ascii="Arial" w:hAnsi="Arial" w:cs="Arial"/>
                <w:color w:val="000000"/>
                <w:lang w:eastAsia="bg-BG"/>
              </w:rPr>
              <w:t>Декларация за отсъствие на обстоятелствата по чл.47, ал.5</w:t>
            </w:r>
            <w:r w:rsidRPr="009C010A">
              <w:rPr>
                <w:rFonts w:ascii="Arial" w:hAnsi="Arial" w:cs="Arial"/>
                <w:color w:val="000000"/>
                <w:lang w:eastAsia="bg-BG"/>
              </w:rPr>
              <w:t xml:space="preserve">, </w:t>
            </w:r>
            <w:r w:rsidRPr="00030A83">
              <w:rPr>
                <w:rFonts w:ascii="Arial" w:hAnsi="Arial" w:cs="Arial"/>
                <w:color w:val="000000"/>
                <w:lang w:eastAsia="bg-BG"/>
              </w:rPr>
              <w:t>т</w:t>
            </w:r>
            <w:r w:rsidRPr="009C010A">
              <w:rPr>
                <w:rFonts w:ascii="Arial" w:hAnsi="Arial" w:cs="Arial"/>
                <w:color w:val="000000"/>
                <w:lang w:eastAsia="bg-BG"/>
              </w:rPr>
              <w:t>. 1</w:t>
            </w:r>
            <w:r w:rsidRPr="00030A83">
              <w:rPr>
                <w:rFonts w:ascii="Arial" w:hAnsi="Arial" w:cs="Arial"/>
                <w:color w:val="000000"/>
                <w:lang w:eastAsia="bg-BG"/>
              </w:rPr>
              <w:t xml:space="preserve"> от ЗОП </w:t>
            </w:r>
            <w:r>
              <w:rPr>
                <w:rFonts w:ascii="Arial" w:hAnsi="Arial" w:cs="Arial"/>
                <w:b/>
                <w:bCs/>
                <w:color w:val="000000"/>
                <w:lang w:eastAsia="bg-BG"/>
              </w:rPr>
              <w:t>(</w:t>
            </w:r>
            <w:r w:rsidRPr="00030A83">
              <w:rPr>
                <w:rFonts w:ascii="Arial" w:hAnsi="Arial" w:cs="Arial"/>
                <w:b/>
                <w:bCs/>
                <w:color w:val="000000"/>
                <w:lang w:eastAsia="bg-BG"/>
              </w:rPr>
              <w:t>образец</w:t>
            </w:r>
            <w:r>
              <w:rPr>
                <w:rFonts w:ascii="Arial" w:hAnsi="Arial" w:cs="Arial"/>
                <w:b/>
                <w:bCs/>
                <w:color w:val="000000"/>
                <w:lang w:eastAsia="bg-BG"/>
              </w:rPr>
              <w:t xml:space="preserve"> №</w:t>
            </w:r>
            <w:r w:rsidRPr="006336BB">
              <w:rPr>
                <w:rFonts w:ascii="Arial" w:hAnsi="Arial" w:cs="Arial"/>
                <w:b/>
                <w:bCs/>
                <w:color w:val="000000"/>
                <w:lang w:val="ru-RU" w:eastAsia="bg-BG"/>
              </w:rPr>
              <w:t>6</w:t>
            </w:r>
            <w:r w:rsidRPr="00030A83">
              <w:rPr>
                <w:rFonts w:ascii="Arial" w:hAnsi="Arial" w:cs="Arial"/>
                <w:b/>
                <w:bCs/>
                <w:color w:val="000000"/>
                <w:lang w:eastAsia="bg-BG"/>
              </w:rPr>
              <w:t>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rPr>
                <w:rFonts w:ascii="Arial" w:hAnsi="Arial" w:cs="Arial"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30A83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 xml:space="preserve">Предложение за изпълнение на поръчката 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Pr="00030A83">
              <w:rPr>
                <w:rFonts w:ascii="Arial" w:hAnsi="Arial" w:cs="Arial"/>
                <w:b/>
                <w:bCs/>
              </w:rPr>
              <w:t>образец</w:t>
            </w:r>
            <w:r>
              <w:rPr>
                <w:rFonts w:ascii="Arial" w:hAnsi="Arial" w:cs="Arial"/>
                <w:b/>
                <w:bCs/>
              </w:rPr>
              <w:t xml:space="preserve"> №</w:t>
            </w:r>
            <w:r w:rsidRPr="009C010A">
              <w:rPr>
                <w:rFonts w:ascii="Arial" w:hAnsi="Arial" w:cs="Arial"/>
                <w:b/>
                <w:bCs/>
              </w:rPr>
              <w:t>2</w:t>
            </w:r>
            <w:r w:rsidRPr="00030A83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rPr>
                <w:rFonts w:ascii="Arial" w:hAnsi="Arial" w:cs="Arial"/>
                <w:position w:val="8"/>
              </w:rPr>
            </w:pPr>
          </w:p>
        </w:tc>
      </w:tr>
      <w:tr w:rsidR="00AF0210" w:rsidRPr="00030A83">
        <w:tc>
          <w:tcPr>
            <w:tcW w:w="1712" w:type="dxa"/>
          </w:tcPr>
          <w:p w:rsidR="00AF0210" w:rsidRPr="00030A83" w:rsidRDefault="00AF0210" w:rsidP="00030A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position w:val="8"/>
              </w:rPr>
            </w:pPr>
          </w:p>
        </w:tc>
        <w:tc>
          <w:tcPr>
            <w:tcW w:w="5462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  <w:b/>
                <w:bCs/>
                <w:i/>
                <w:iCs/>
                <w:position w:val="8"/>
              </w:rPr>
            </w:pPr>
            <w:r w:rsidRPr="00030A83">
              <w:rPr>
                <w:rFonts w:ascii="Arial" w:hAnsi="Arial" w:cs="Arial"/>
                <w:position w:val="8"/>
              </w:rPr>
              <w:t xml:space="preserve">Предлагана цена </w:t>
            </w:r>
            <w:r>
              <w:rPr>
                <w:rFonts w:ascii="Arial" w:hAnsi="Arial" w:cs="Arial"/>
                <w:b/>
                <w:bCs/>
                <w:position w:val="8"/>
              </w:rPr>
              <w:t>(</w:t>
            </w:r>
            <w:r w:rsidRPr="00030A83">
              <w:rPr>
                <w:rFonts w:ascii="Arial" w:hAnsi="Arial" w:cs="Arial"/>
                <w:b/>
                <w:bCs/>
                <w:position w:val="8"/>
              </w:rPr>
              <w:t>образец</w:t>
            </w:r>
            <w:r>
              <w:rPr>
                <w:rFonts w:ascii="Arial" w:hAnsi="Arial" w:cs="Arial"/>
                <w:b/>
                <w:bCs/>
                <w:position w:val="8"/>
              </w:rPr>
              <w:t xml:space="preserve"> №</w:t>
            </w:r>
            <w:r>
              <w:rPr>
                <w:rFonts w:ascii="Arial" w:hAnsi="Arial" w:cs="Arial"/>
                <w:b/>
                <w:bCs/>
                <w:position w:val="8"/>
                <w:lang w:val="en-US"/>
              </w:rPr>
              <w:t>3</w:t>
            </w:r>
            <w:r w:rsidRPr="00030A83">
              <w:rPr>
                <w:rFonts w:ascii="Arial" w:hAnsi="Arial" w:cs="Arial"/>
                <w:b/>
                <w:bCs/>
                <w:position w:val="8"/>
              </w:rPr>
              <w:t xml:space="preserve">) </w:t>
            </w:r>
          </w:p>
        </w:tc>
        <w:tc>
          <w:tcPr>
            <w:tcW w:w="2102" w:type="dxa"/>
          </w:tcPr>
          <w:p w:rsidR="00AF0210" w:rsidRPr="00030A83" w:rsidRDefault="00AF0210" w:rsidP="00030A83">
            <w:pPr>
              <w:rPr>
                <w:rFonts w:ascii="Arial" w:hAnsi="Arial" w:cs="Arial"/>
                <w:position w:val="8"/>
              </w:rPr>
            </w:pPr>
          </w:p>
        </w:tc>
      </w:tr>
    </w:tbl>
    <w:p w:rsidR="00AF0210" w:rsidRPr="00030A83" w:rsidRDefault="00AF0210" w:rsidP="00030A83">
      <w:pPr>
        <w:ind w:firstLine="567"/>
        <w:rPr>
          <w:rFonts w:ascii="Arial" w:hAnsi="Arial" w:cs="Arial"/>
          <w:b/>
          <w:bCs/>
          <w:u w:val="single"/>
        </w:rPr>
      </w:pPr>
    </w:p>
    <w:p w:rsidR="00AF0210" w:rsidRPr="00030A83" w:rsidRDefault="00AF0210" w:rsidP="00030A83">
      <w:pPr>
        <w:ind w:firstLine="567"/>
        <w:rPr>
          <w:rFonts w:ascii="Arial" w:hAnsi="Arial" w:cs="Arial"/>
          <w:b/>
          <w:bCs/>
          <w:u w:val="single"/>
        </w:rPr>
      </w:pPr>
    </w:p>
    <w:p w:rsidR="00AF0210" w:rsidRPr="00030A83" w:rsidRDefault="00AF0210" w:rsidP="00030A83">
      <w:pPr>
        <w:ind w:firstLine="567"/>
        <w:rPr>
          <w:rFonts w:ascii="Arial" w:hAnsi="Arial" w:cs="Arial"/>
          <w:b/>
          <w:bCs/>
          <w:u w:val="single"/>
        </w:rPr>
      </w:pPr>
    </w:p>
    <w:p w:rsidR="00AF0210" w:rsidRPr="00030A83" w:rsidRDefault="00AF0210" w:rsidP="00030A83">
      <w:pPr>
        <w:ind w:firstLine="567"/>
        <w:rPr>
          <w:rFonts w:ascii="Arial" w:hAnsi="Arial" w:cs="Arial"/>
          <w:b/>
          <w:bCs/>
          <w:u w:val="single"/>
        </w:rPr>
      </w:pPr>
    </w:p>
    <w:p w:rsidR="00AF0210" w:rsidRPr="00030A83" w:rsidRDefault="00AF0210" w:rsidP="00030A83">
      <w:pPr>
        <w:rPr>
          <w:rFonts w:ascii="Arial" w:hAnsi="Arial" w:cs="Arial"/>
          <w:b/>
          <w:bCs/>
          <w:position w:val="8"/>
        </w:rPr>
      </w:pPr>
      <w:r>
        <w:rPr>
          <w:rFonts w:ascii="Arial" w:hAnsi="Arial" w:cs="Arial"/>
          <w:b/>
          <w:bCs/>
          <w:position w:val="8"/>
        </w:rPr>
        <w:t>Правно</w:t>
      </w:r>
      <w:r w:rsidRPr="00030A83">
        <w:rPr>
          <w:rFonts w:ascii="Arial" w:hAnsi="Arial" w:cs="Arial"/>
          <w:b/>
          <w:bCs/>
          <w:position w:val="8"/>
        </w:rPr>
        <w:t>обвързващ подпис:</w:t>
      </w:r>
    </w:p>
    <w:p w:rsidR="00AF0210" w:rsidRPr="00030A83" w:rsidRDefault="00AF0210" w:rsidP="00030A83">
      <w:pPr>
        <w:rPr>
          <w:rFonts w:ascii="Arial" w:hAnsi="Arial" w:cs="Arial"/>
          <w:b/>
          <w:bCs/>
          <w:position w:val="8"/>
        </w:rPr>
      </w:pPr>
    </w:p>
    <w:tbl>
      <w:tblPr>
        <w:tblW w:w="0" w:type="auto"/>
        <w:tblInd w:w="-106" w:type="dxa"/>
        <w:tblLook w:val="0000"/>
      </w:tblPr>
      <w:tblGrid>
        <w:gridCol w:w="4261"/>
        <w:gridCol w:w="5027"/>
      </w:tblGrid>
      <w:tr w:rsidR="00AF0210" w:rsidRPr="00030A83">
        <w:tc>
          <w:tcPr>
            <w:tcW w:w="4261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 xml:space="preserve">Дата </w:t>
            </w:r>
          </w:p>
        </w:tc>
        <w:tc>
          <w:tcPr>
            <w:tcW w:w="5027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________/ _________ / ______</w:t>
            </w:r>
          </w:p>
        </w:tc>
      </w:tr>
      <w:tr w:rsidR="00AF0210" w:rsidRPr="00030A83">
        <w:tc>
          <w:tcPr>
            <w:tcW w:w="4261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Име и фамилия</w:t>
            </w:r>
          </w:p>
        </w:tc>
        <w:tc>
          <w:tcPr>
            <w:tcW w:w="5027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__________________________</w:t>
            </w:r>
          </w:p>
        </w:tc>
      </w:tr>
      <w:tr w:rsidR="00AF0210" w:rsidRPr="00030A83">
        <w:tc>
          <w:tcPr>
            <w:tcW w:w="4261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</w:p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Подпис на упълномощеното лице</w:t>
            </w:r>
          </w:p>
        </w:tc>
        <w:tc>
          <w:tcPr>
            <w:tcW w:w="5027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</w:p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__________________________</w:t>
            </w:r>
          </w:p>
        </w:tc>
      </w:tr>
      <w:tr w:rsidR="00AF0210" w:rsidRPr="00030A83">
        <w:tc>
          <w:tcPr>
            <w:tcW w:w="4261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 xml:space="preserve">Длъжност </w:t>
            </w:r>
          </w:p>
        </w:tc>
        <w:tc>
          <w:tcPr>
            <w:tcW w:w="5027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__________________________</w:t>
            </w:r>
          </w:p>
        </w:tc>
      </w:tr>
      <w:tr w:rsidR="00AF0210" w:rsidRPr="00030A83">
        <w:tc>
          <w:tcPr>
            <w:tcW w:w="4261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Наименование на участника</w:t>
            </w:r>
          </w:p>
        </w:tc>
        <w:tc>
          <w:tcPr>
            <w:tcW w:w="5027" w:type="dxa"/>
          </w:tcPr>
          <w:p w:rsidR="00AF0210" w:rsidRPr="00030A83" w:rsidRDefault="00AF0210" w:rsidP="00030A83">
            <w:pPr>
              <w:jc w:val="both"/>
              <w:rPr>
                <w:rFonts w:ascii="Arial" w:hAnsi="Arial" w:cs="Arial"/>
              </w:rPr>
            </w:pPr>
            <w:r w:rsidRPr="00030A83">
              <w:rPr>
                <w:rFonts w:ascii="Arial" w:hAnsi="Arial" w:cs="Arial"/>
              </w:rPr>
              <w:t>__________________________</w:t>
            </w:r>
          </w:p>
        </w:tc>
      </w:tr>
    </w:tbl>
    <w:p w:rsidR="00AF0210" w:rsidRPr="00030A83" w:rsidRDefault="00AF0210" w:rsidP="00030A83">
      <w:pPr>
        <w:rPr>
          <w:rFonts w:ascii="Arial" w:hAnsi="Arial" w:cs="Arial"/>
        </w:rPr>
      </w:pPr>
    </w:p>
    <w:p w:rsidR="00AF0210" w:rsidRPr="00030A83" w:rsidRDefault="00AF0210" w:rsidP="00030A83">
      <w:pPr>
        <w:rPr>
          <w:rFonts w:ascii="Arial" w:hAnsi="Arial" w:cs="Arial"/>
        </w:rPr>
      </w:pPr>
    </w:p>
    <w:sectPr w:rsidR="00AF0210" w:rsidRPr="00030A83" w:rsidSect="00E40F09">
      <w:footerReference w:type="default" r:id="rId7"/>
      <w:pgSz w:w="11906" w:h="16838"/>
      <w:pgMar w:top="1418" w:right="1418" w:bottom="107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210" w:rsidRDefault="00AF0210">
      <w:r>
        <w:separator/>
      </w:r>
    </w:p>
  </w:endnote>
  <w:endnote w:type="continuationSeparator" w:id="0">
    <w:p w:rsidR="00AF0210" w:rsidRDefault="00AF0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210" w:rsidRPr="006752F1" w:rsidRDefault="00AF0210" w:rsidP="00EA7CF5">
    <w:pPr>
      <w:pStyle w:val="Footer"/>
      <w:ind w:right="360"/>
      <w:rPr>
        <w:i/>
        <w:iCs/>
      </w:rPr>
    </w:pPr>
    <w:r>
      <w:rPr>
        <w:i/>
        <w:iCs/>
        <w:color w:val="C0C0C0"/>
        <w:sz w:val="20"/>
        <w:szCs w:val="20"/>
        <w:lang w:val="en-US"/>
      </w:rPr>
      <w:tab/>
    </w:r>
    <w:r>
      <w:rPr>
        <w:i/>
        <w:iCs/>
        <w:color w:val="C0C0C0"/>
        <w:sz w:val="20"/>
        <w:szCs w:val="20"/>
        <w:lang w:val="en-US"/>
      </w:rPr>
      <w:tab/>
    </w:r>
    <w:r w:rsidRPr="006752F1">
      <w:rPr>
        <w:rStyle w:val="PageNumber"/>
        <w:i/>
        <w:iCs/>
      </w:rPr>
      <w:t>стр.</w:t>
    </w:r>
    <w:r w:rsidRPr="006752F1">
      <w:rPr>
        <w:rStyle w:val="PageNumber"/>
        <w:i/>
        <w:iCs/>
      </w:rPr>
      <w:fldChar w:fldCharType="begin"/>
    </w:r>
    <w:r w:rsidRPr="006752F1">
      <w:rPr>
        <w:rStyle w:val="PageNumber"/>
        <w:i/>
        <w:iCs/>
      </w:rPr>
      <w:instrText xml:space="preserve"> PAGE </w:instrText>
    </w:r>
    <w:r w:rsidRPr="006752F1">
      <w:rPr>
        <w:rStyle w:val="PageNumber"/>
        <w:i/>
        <w:iCs/>
      </w:rPr>
      <w:fldChar w:fldCharType="separate"/>
    </w:r>
    <w:r>
      <w:rPr>
        <w:rStyle w:val="PageNumber"/>
        <w:i/>
        <w:iCs/>
        <w:noProof/>
      </w:rPr>
      <w:t>2</w:t>
    </w:r>
    <w:r w:rsidRPr="006752F1">
      <w:rPr>
        <w:rStyle w:val="PageNumber"/>
        <w:i/>
        <w:iCs/>
      </w:rPr>
      <w:fldChar w:fldCharType="end"/>
    </w:r>
    <w:r w:rsidRPr="006752F1">
      <w:rPr>
        <w:rStyle w:val="PageNumber"/>
        <w:i/>
        <w:iCs/>
      </w:rPr>
      <w:t xml:space="preserve"> от </w:t>
    </w:r>
    <w:r w:rsidRPr="006752F1">
      <w:rPr>
        <w:rStyle w:val="PageNumber"/>
        <w:i/>
        <w:iCs/>
      </w:rPr>
      <w:fldChar w:fldCharType="begin"/>
    </w:r>
    <w:r w:rsidRPr="006752F1">
      <w:rPr>
        <w:rStyle w:val="PageNumber"/>
        <w:i/>
        <w:iCs/>
      </w:rPr>
      <w:instrText xml:space="preserve"> NUMPAGES </w:instrText>
    </w:r>
    <w:r w:rsidRPr="006752F1">
      <w:rPr>
        <w:rStyle w:val="PageNumber"/>
        <w:i/>
        <w:iCs/>
      </w:rPr>
      <w:fldChar w:fldCharType="separate"/>
    </w:r>
    <w:r>
      <w:rPr>
        <w:rStyle w:val="PageNumber"/>
        <w:i/>
        <w:iCs/>
        <w:noProof/>
      </w:rPr>
      <w:t>2</w:t>
    </w:r>
    <w:r w:rsidRPr="006752F1">
      <w:rPr>
        <w:rStyle w:val="PageNumber"/>
        <w:i/>
        <w:i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210" w:rsidRDefault="00AF0210">
      <w:r>
        <w:separator/>
      </w:r>
    </w:p>
  </w:footnote>
  <w:footnote w:type="continuationSeparator" w:id="0">
    <w:p w:rsidR="00AF0210" w:rsidRDefault="00AF02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5EB3A07"/>
    <w:multiLevelType w:val="multilevel"/>
    <w:tmpl w:val="5A5A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2"/>
      <w:numFmt w:val="decimal"/>
      <w:isLgl/>
      <w:lvlText w:val="%1.%2."/>
      <w:lvlJc w:val="left"/>
      <w:pPr>
        <w:ind w:left="1860" w:hanging="720"/>
      </w:pPr>
      <w:rPr>
        <w:rFonts w:eastAsia="Times New Roman"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640" w:hanging="720"/>
      </w:pPr>
      <w:rPr>
        <w:rFonts w:eastAsia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780" w:hanging="1080"/>
      </w:pPr>
      <w:rPr>
        <w:rFonts w:eastAsia="Times New Roman"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4560" w:hanging="1080"/>
      </w:pPr>
      <w:rPr>
        <w:rFonts w:eastAsia="Times New Roman"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eastAsia="Times New Roman"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eastAsia="Times New Roman"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7620" w:hanging="1800"/>
      </w:pPr>
      <w:rPr>
        <w:rFonts w:eastAsia="Times New Roman"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  <w:rPr>
        <w:rFonts w:eastAsia="Times New Roman" w:cs="Times New Roman" w:hint="default"/>
        <w:b/>
        <w:bCs/>
      </w:rPr>
    </w:lvl>
  </w:abstractNum>
  <w:abstractNum w:abstractNumId="2">
    <w:nsid w:val="768E00C1"/>
    <w:multiLevelType w:val="hybridMultilevel"/>
    <w:tmpl w:val="3028D3CE"/>
    <w:lvl w:ilvl="0" w:tplc="AD7605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CB1"/>
    <w:rsid w:val="0000425B"/>
    <w:rsid w:val="0002016F"/>
    <w:rsid w:val="00030A83"/>
    <w:rsid w:val="00046CBB"/>
    <w:rsid w:val="000A3482"/>
    <w:rsid w:val="000A60DB"/>
    <w:rsid w:val="000C329C"/>
    <w:rsid w:val="000C75A0"/>
    <w:rsid w:val="000D1140"/>
    <w:rsid w:val="000F204A"/>
    <w:rsid w:val="00136390"/>
    <w:rsid w:val="00165E7F"/>
    <w:rsid w:val="00170D44"/>
    <w:rsid w:val="001B30FC"/>
    <w:rsid w:val="001B770B"/>
    <w:rsid w:val="001C3535"/>
    <w:rsid w:val="001C5CC0"/>
    <w:rsid w:val="001C7D6D"/>
    <w:rsid w:val="001D17E7"/>
    <w:rsid w:val="001D5814"/>
    <w:rsid w:val="001E12CF"/>
    <w:rsid w:val="001E18E1"/>
    <w:rsid w:val="00203384"/>
    <w:rsid w:val="00224DB5"/>
    <w:rsid w:val="00230D5C"/>
    <w:rsid w:val="00232881"/>
    <w:rsid w:val="00233147"/>
    <w:rsid w:val="00236298"/>
    <w:rsid w:val="0025025F"/>
    <w:rsid w:val="002508AF"/>
    <w:rsid w:val="00252921"/>
    <w:rsid w:val="00260055"/>
    <w:rsid w:val="00282D9C"/>
    <w:rsid w:val="00292507"/>
    <w:rsid w:val="002A2BB7"/>
    <w:rsid w:val="002A3EE0"/>
    <w:rsid w:val="002B098B"/>
    <w:rsid w:val="002B32DA"/>
    <w:rsid w:val="002B7365"/>
    <w:rsid w:val="002B7E17"/>
    <w:rsid w:val="002C2DC8"/>
    <w:rsid w:val="002E0CE5"/>
    <w:rsid w:val="002E295B"/>
    <w:rsid w:val="002F542F"/>
    <w:rsid w:val="0030188F"/>
    <w:rsid w:val="00302392"/>
    <w:rsid w:val="003030E3"/>
    <w:rsid w:val="00305156"/>
    <w:rsid w:val="00306515"/>
    <w:rsid w:val="003253DD"/>
    <w:rsid w:val="00334619"/>
    <w:rsid w:val="00342FDE"/>
    <w:rsid w:val="00361923"/>
    <w:rsid w:val="00380D45"/>
    <w:rsid w:val="00383BA9"/>
    <w:rsid w:val="00384E0E"/>
    <w:rsid w:val="003B4624"/>
    <w:rsid w:val="003C53F0"/>
    <w:rsid w:val="003E4ADE"/>
    <w:rsid w:val="00400314"/>
    <w:rsid w:val="00403262"/>
    <w:rsid w:val="004074CB"/>
    <w:rsid w:val="004321FF"/>
    <w:rsid w:val="004371B6"/>
    <w:rsid w:val="004719B5"/>
    <w:rsid w:val="00495D13"/>
    <w:rsid w:val="004C236D"/>
    <w:rsid w:val="004E680F"/>
    <w:rsid w:val="004E7167"/>
    <w:rsid w:val="004F21F7"/>
    <w:rsid w:val="00506007"/>
    <w:rsid w:val="005209C6"/>
    <w:rsid w:val="00536367"/>
    <w:rsid w:val="0053699E"/>
    <w:rsid w:val="00543CB1"/>
    <w:rsid w:val="00574287"/>
    <w:rsid w:val="005770E4"/>
    <w:rsid w:val="00584D20"/>
    <w:rsid w:val="005911E7"/>
    <w:rsid w:val="005B3372"/>
    <w:rsid w:val="005B79AC"/>
    <w:rsid w:val="005F343A"/>
    <w:rsid w:val="006064A3"/>
    <w:rsid w:val="006101ED"/>
    <w:rsid w:val="00617146"/>
    <w:rsid w:val="00631C26"/>
    <w:rsid w:val="006336BB"/>
    <w:rsid w:val="0063798E"/>
    <w:rsid w:val="00646C36"/>
    <w:rsid w:val="00646C77"/>
    <w:rsid w:val="006478EA"/>
    <w:rsid w:val="00674ECC"/>
    <w:rsid w:val="006752F1"/>
    <w:rsid w:val="00687DAF"/>
    <w:rsid w:val="006A57F4"/>
    <w:rsid w:val="006C16FB"/>
    <w:rsid w:val="006C3764"/>
    <w:rsid w:val="006D7010"/>
    <w:rsid w:val="006E1FBA"/>
    <w:rsid w:val="00703230"/>
    <w:rsid w:val="00716389"/>
    <w:rsid w:val="00716578"/>
    <w:rsid w:val="007336B6"/>
    <w:rsid w:val="00741DF5"/>
    <w:rsid w:val="0074427B"/>
    <w:rsid w:val="00775351"/>
    <w:rsid w:val="007767F5"/>
    <w:rsid w:val="00777737"/>
    <w:rsid w:val="00787EE8"/>
    <w:rsid w:val="00791075"/>
    <w:rsid w:val="007938FF"/>
    <w:rsid w:val="00794091"/>
    <w:rsid w:val="00795A66"/>
    <w:rsid w:val="00796968"/>
    <w:rsid w:val="007A16E5"/>
    <w:rsid w:val="007D0F2A"/>
    <w:rsid w:val="007D7EB0"/>
    <w:rsid w:val="007E5FA2"/>
    <w:rsid w:val="007F7DAE"/>
    <w:rsid w:val="00802370"/>
    <w:rsid w:val="00806D80"/>
    <w:rsid w:val="0081124D"/>
    <w:rsid w:val="00814650"/>
    <w:rsid w:val="008169F0"/>
    <w:rsid w:val="00834688"/>
    <w:rsid w:val="00834FDE"/>
    <w:rsid w:val="00841C14"/>
    <w:rsid w:val="00855891"/>
    <w:rsid w:val="008611EC"/>
    <w:rsid w:val="008656C8"/>
    <w:rsid w:val="00867F3E"/>
    <w:rsid w:val="00871836"/>
    <w:rsid w:val="00876EEE"/>
    <w:rsid w:val="0087772B"/>
    <w:rsid w:val="008862D0"/>
    <w:rsid w:val="008A2823"/>
    <w:rsid w:val="008B1B71"/>
    <w:rsid w:val="008D1149"/>
    <w:rsid w:val="008D2995"/>
    <w:rsid w:val="008F49C2"/>
    <w:rsid w:val="00903C81"/>
    <w:rsid w:val="009254FA"/>
    <w:rsid w:val="00936459"/>
    <w:rsid w:val="009367DD"/>
    <w:rsid w:val="00946E6C"/>
    <w:rsid w:val="00957A2E"/>
    <w:rsid w:val="00960A5E"/>
    <w:rsid w:val="00991758"/>
    <w:rsid w:val="009A1B62"/>
    <w:rsid w:val="009A2007"/>
    <w:rsid w:val="009A5F21"/>
    <w:rsid w:val="009B113C"/>
    <w:rsid w:val="009B1959"/>
    <w:rsid w:val="009B23B3"/>
    <w:rsid w:val="009C010A"/>
    <w:rsid w:val="00A045FE"/>
    <w:rsid w:val="00A10585"/>
    <w:rsid w:val="00A12992"/>
    <w:rsid w:val="00A27CCE"/>
    <w:rsid w:val="00A34D61"/>
    <w:rsid w:val="00A36781"/>
    <w:rsid w:val="00A544B8"/>
    <w:rsid w:val="00A83C47"/>
    <w:rsid w:val="00AB6C3B"/>
    <w:rsid w:val="00AC3C21"/>
    <w:rsid w:val="00AC4A46"/>
    <w:rsid w:val="00AD73FE"/>
    <w:rsid w:val="00AE3B65"/>
    <w:rsid w:val="00AE6899"/>
    <w:rsid w:val="00AF0210"/>
    <w:rsid w:val="00B06E49"/>
    <w:rsid w:val="00B13D34"/>
    <w:rsid w:val="00B2044A"/>
    <w:rsid w:val="00B418CD"/>
    <w:rsid w:val="00B42623"/>
    <w:rsid w:val="00B46753"/>
    <w:rsid w:val="00B60C76"/>
    <w:rsid w:val="00B67405"/>
    <w:rsid w:val="00B86700"/>
    <w:rsid w:val="00B9352D"/>
    <w:rsid w:val="00B97F4D"/>
    <w:rsid w:val="00BA517A"/>
    <w:rsid w:val="00BB5D65"/>
    <w:rsid w:val="00BB7633"/>
    <w:rsid w:val="00BD13D6"/>
    <w:rsid w:val="00BD4193"/>
    <w:rsid w:val="00BE349E"/>
    <w:rsid w:val="00C0191F"/>
    <w:rsid w:val="00C064CE"/>
    <w:rsid w:val="00C14E9C"/>
    <w:rsid w:val="00C2154B"/>
    <w:rsid w:val="00C23EB8"/>
    <w:rsid w:val="00C24FCD"/>
    <w:rsid w:val="00C441E1"/>
    <w:rsid w:val="00C60452"/>
    <w:rsid w:val="00C708FC"/>
    <w:rsid w:val="00C74054"/>
    <w:rsid w:val="00C870C1"/>
    <w:rsid w:val="00C9140B"/>
    <w:rsid w:val="00CB4C7E"/>
    <w:rsid w:val="00CB4D03"/>
    <w:rsid w:val="00CB7F74"/>
    <w:rsid w:val="00CC15BB"/>
    <w:rsid w:val="00CC1F44"/>
    <w:rsid w:val="00CC1F74"/>
    <w:rsid w:val="00CC50A0"/>
    <w:rsid w:val="00CD2CDA"/>
    <w:rsid w:val="00CE75D3"/>
    <w:rsid w:val="00D2058A"/>
    <w:rsid w:val="00D20637"/>
    <w:rsid w:val="00D417B9"/>
    <w:rsid w:val="00D50F2B"/>
    <w:rsid w:val="00D55DC6"/>
    <w:rsid w:val="00D625FC"/>
    <w:rsid w:val="00D62D97"/>
    <w:rsid w:val="00D649A8"/>
    <w:rsid w:val="00D74F55"/>
    <w:rsid w:val="00D74FA1"/>
    <w:rsid w:val="00D77787"/>
    <w:rsid w:val="00D872A4"/>
    <w:rsid w:val="00D93288"/>
    <w:rsid w:val="00DA5B23"/>
    <w:rsid w:val="00DB0AF9"/>
    <w:rsid w:val="00DD49DD"/>
    <w:rsid w:val="00DE45CA"/>
    <w:rsid w:val="00DE613A"/>
    <w:rsid w:val="00DE7D84"/>
    <w:rsid w:val="00E11C92"/>
    <w:rsid w:val="00E12CD5"/>
    <w:rsid w:val="00E22342"/>
    <w:rsid w:val="00E25C6A"/>
    <w:rsid w:val="00E26961"/>
    <w:rsid w:val="00E40036"/>
    <w:rsid w:val="00E403F3"/>
    <w:rsid w:val="00E40F09"/>
    <w:rsid w:val="00E43774"/>
    <w:rsid w:val="00E5773A"/>
    <w:rsid w:val="00E8321F"/>
    <w:rsid w:val="00E93CD3"/>
    <w:rsid w:val="00E93D28"/>
    <w:rsid w:val="00EA4620"/>
    <w:rsid w:val="00EA7CF5"/>
    <w:rsid w:val="00EB194C"/>
    <w:rsid w:val="00EB20DA"/>
    <w:rsid w:val="00EB60FC"/>
    <w:rsid w:val="00EE4794"/>
    <w:rsid w:val="00EE6D10"/>
    <w:rsid w:val="00EE7A98"/>
    <w:rsid w:val="00F0344D"/>
    <w:rsid w:val="00F102E5"/>
    <w:rsid w:val="00F11709"/>
    <w:rsid w:val="00F15D27"/>
    <w:rsid w:val="00F2496E"/>
    <w:rsid w:val="00F3417B"/>
    <w:rsid w:val="00F37FA7"/>
    <w:rsid w:val="00F46739"/>
    <w:rsid w:val="00F47F1B"/>
    <w:rsid w:val="00F5314A"/>
    <w:rsid w:val="00F66612"/>
    <w:rsid w:val="00F92A86"/>
    <w:rsid w:val="00F9429E"/>
    <w:rsid w:val="00FB1D3B"/>
    <w:rsid w:val="00FD2B58"/>
    <w:rsid w:val="00FD49F2"/>
    <w:rsid w:val="00FE7AFB"/>
    <w:rsid w:val="00FF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53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43CB1"/>
    <w:pPr>
      <w:keepNext/>
      <w:widowControl w:val="0"/>
      <w:jc w:val="center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53F0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543CB1"/>
    <w:pPr>
      <w:spacing w:line="360" w:lineRule="auto"/>
    </w:pPr>
    <w:rPr>
      <w:position w:val="8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B770B"/>
    <w:rPr>
      <w:rFonts w:cs="Times New Roman"/>
      <w:position w:val="8"/>
      <w:sz w:val="24"/>
      <w:szCs w:val="24"/>
      <w:lang w:val="bg-BG"/>
    </w:rPr>
  </w:style>
  <w:style w:type="paragraph" w:styleId="BodyText3">
    <w:name w:val="Body Text 3"/>
    <w:basedOn w:val="Normal"/>
    <w:link w:val="BodyText3Char"/>
    <w:uiPriority w:val="99"/>
    <w:rsid w:val="00543CB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C53F0"/>
    <w:rPr>
      <w:rFonts w:cs="Times New Roman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43CB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C53F0"/>
    <w:rPr>
      <w:rFonts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543C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C53F0"/>
    <w:rPr>
      <w:rFonts w:cs="Times New Roman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543CB1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C53F0"/>
    <w:rPr>
      <w:rFonts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D4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53F0"/>
    <w:rPr>
      <w:rFonts w:cs="Times New Roman"/>
      <w:sz w:val="2"/>
      <w:szCs w:val="2"/>
      <w:lang w:eastAsia="en-US"/>
    </w:rPr>
  </w:style>
  <w:style w:type="paragraph" w:styleId="Header">
    <w:name w:val="header"/>
    <w:basedOn w:val="Normal"/>
    <w:link w:val="HeaderChar"/>
    <w:uiPriority w:val="99"/>
    <w:rsid w:val="006101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53F0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101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53F0"/>
    <w:rPr>
      <w:rFonts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EA7CF5"/>
    <w:rPr>
      <w:rFonts w:cs="Times New Roman"/>
    </w:rPr>
  </w:style>
  <w:style w:type="paragraph" w:customStyle="1" w:styleId="CharCharCharChar">
    <w:name w:val="Char Char Char Char"/>
    <w:basedOn w:val="Normal"/>
    <w:uiPriority w:val="99"/>
    <w:rsid w:val="00C14E9C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">
    <w:name w:val="Char Char"/>
    <w:basedOn w:val="Normal"/>
    <w:uiPriority w:val="99"/>
    <w:rsid w:val="006478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Знак Знак"/>
    <w:basedOn w:val="Normal"/>
    <w:uiPriority w:val="99"/>
    <w:rsid w:val="009B195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">
    <w:name w:val="Char"/>
    <w:basedOn w:val="Normal"/>
    <w:uiPriority w:val="99"/>
    <w:rsid w:val="00AE6899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rsid w:val="00A36781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36781"/>
    <w:rPr>
      <w:b/>
      <w:bCs/>
      <w:lang w:val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53F0"/>
    <w:rPr>
      <w:b/>
      <w:bCs/>
    </w:rPr>
  </w:style>
  <w:style w:type="paragraph" w:customStyle="1" w:styleId="CharCharChar1">
    <w:name w:val="Char Char Char1"/>
    <w:basedOn w:val="Normal"/>
    <w:uiPriority w:val="99"/>
    <w:rsid w:val="00CE75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0">
    <w:name w:val="Знак Знак Char Char Знак Знак Char Char Знак Знак"/>
    <w:basedOn w:val="Normal"/>
    <w:uiPriority w:val="99"/>
    <w:rsid w:val="00DE7D84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ntStyle14">
    <w:name w:val="Font Style14"/>
    <w:uiPriority w:val="99"/>
    <w:rsid w:val="00DE7D84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4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218</Words>
  <Characters>1247</Characters>
  <Application>Microsoft Office Outlook</Application>
  <DocSecurity>0</DocSecurity>
  <Lines>0</Lines>
  <Paragraphs>0</Paragraphs>
  <ScaleCrop>false</ScaleCrop>
  <Company>OPU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Кандидата:</dc:title>
  <dc:subject/>
  <dc:creator>DK2011</dc:creator>
  <cp:keywords/>
  <dc:description/>
  <cp:lastModifiedBy>nuser</cp:lastModifiedBy>
  <cp:revision>16</cp:revision>
  <cp:lastPrinted>2014-01-14T13:03:00Z</cp:lastPrinted>
  <dcterms:created xsi:type="dcterms:W3CDTF">2013-10-18T07:38:00Z</dcterms:created>
  <dcterms:modified xsi:type="dcterms:W3CDTF">2014-01-14T13:03:00Z</dcterms:modified>
</cp:coreProperties>
</file>